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5A" w:rsidRDefault="00B470E5" w:rsidP="00A20A5A">
      <w:pPr>
        <w:widowControl/>
        <w:autoSpaceDE/>
        <w:autoSpaceDN/>
        <w:adjustRightInd/>
        <w:rPr>
          <w:rFonts w:ascii="Times New Roman" w:hAnsi="Times New Roman" w:cs="Times New Roman"/>
          <w:sz w:val="32"/>
          <w:szCs w:val="40"/>
        </w:rPr>
      </w:pPr>
      <w:r w:rsidRPr="00B470E5">
        <w:rPr>
          <w:rFonts w:ascii="Hand writing Mutlu" w:hAnsi="Hand writing Mutlu" w:cs="Times New Roman"/>
          <w:sz w:val="32"/>
          <w:szCs w:val="40"/>
        </w:rPr>
        <w:t xml:space="preserve">Adı-Soyadı: </w:t>
      </w:r>
      <w:proofErr w:type="gramStart"/>
      <w:r w:rsidRPr="00B470E5">
        <w:rPr>
          <w:rFonts w:ascii="Hand writing Mutlu" w:hAnsi="Hand writing Mutlu" w:cs="Times New Roman"/>
          <w:sz w:val="32"/>
          <w:szCs w:val="40"/>
        </w:rPr>
        <w:t>.</w:t>
      </w:r>
      <w:r w:rsidRPr="00B470E5">
        <w:rPr>
          <w:rFonts w:ascii="Times New Roman" w:hAnsi="Times New Roman" w:cs="Times New Roman"/>
          <w:sz w:val="32"/>
          <w:szCs w:val="40"/>
        </w:rPr>
        <w:t>……………………………………</w:t>
      </w:r>
      <w:proofErr w:type="gramEnd"/>
    </w:p>
    <w:p w:rsidR="00B470E5" w:rsidRPr="00B470E5" w:rsidRDefault="00B470E5" w:rsidP="00A20A5A">
      <w:pPr>
        <w:widowControl/>
        <w:autoSpaceDE/>
        <w:autoSpaceDN/>
        <w:adjustRightInd/>
        <w:rPr>
          <w:rFonts w:ascii="Times New Roman" w:hAnsi="Times New Roman" w:cs="Times New Roman"/>
          <w:sz w:val="32"/>
          <w:szCs w:val="40"/>
        </w:rPr>
      </w:pPr>
    </w:p>
    <w:tbl>
      <w:tblPr>
        <w:tblpPr w:leftFromText="141" w:rightFromText="141" w:vertAnchor="text" w:horzAnchor="page" w:tblpX="5758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A20A5A" w:rsidRPr="00A20A5A" w:rsidTr="00B24477">
        <w:trPr>
          <w:trHeight w:val="155"/>
        </w:trPr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1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2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3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4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5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6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7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8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9</w:t>
            </w:r>
          </w:p>
        </w:tc>
        <w:tc>
          <w:tcPr>
            <w:tcW w:w="502" w:type="dxa"/>
            <w:shd w:val="clear" w:color="auto" w:fill="auto"/>
          </w:tcPr>
          <w:p w:rsidR="00A20A5A" w:rsidRPr="00A20A5A" w:rsidRDefault="00A20A5A" w:rsidP="00A20A5A">
            <w:pPr>
              <w:widowControl/>
              <w:autoSpaceDE/>
              <w:autoSpaceDN/>
              <w:adjustRightInd/>
              <w:rPr>
                <w:rFonts w:ascii="Hand writing Mutlu" w:hAnsi="Hand writing Mutlu" w:cs="Times New Roman"/>
                <w:sz w:val="18"/>
                <w:szCs w:val="18"/>
              </w:rPr>
            </w:pPr>
            <w:r w:rsidRPr="00A20A5A">
              <w:rPr>
                <w:rFonts w:ascii="Hand writing Mutlu" w:hAnsi="Hand writing Mutlu" w:cs="Times New Roman"/>
                <w:sz w:val="18"/>
                <w:szCs w:val="18"/>
              </w:rPr>
              <w:t>10</w:t>
            </w:r>
          </w:p>
        </w:tc>
      </w:tr>
    </w:tbl>
    <w:p w:rsidR="00A20A5A" w:rsidRPr="00A20A5A" w:rsidRDefault="00A20A5A" w:rsidP="00A20A5A">
      <w:pPr>
        <w:widowControl/>
        <w:autoSpaceDE/>
        <w:autoSpaceDN/>
        <w:adjustRightInd/>
        <w:rPr>
          <w:rFonts w:ascii="Times New Roman" w:hAnsi="Times New Roman" w:cs="Times New Roman"/>
          <w:sz w:val="48"/>
          <w:szCs w:val="48"/>
          <w:u w:val="single"/>
        </w:rPr>
      </w:pPr>
      <w:r w:rsidRPr="00A20A5A">
        <w:rPr>
          <w:rFonts w:ascii="Hand writing Mutlu" w:hAnsi="Hand writing Mutlu" w:cs="Times New Roman"/>
          <w:sz w:val="28"/>
          <w:szCs w:val="28"/>
          <w:u w:val="single"/>
        </w:rPr>
        <w:t>Her okuduğunda kutuya x koy.</w:t>
      </w:r>
    </w:p>
    <w:p w:rsidR="0031180C" w:rsidRPr="00A20A5A" w:rsidRDefault="0031180C" w:rsidP="00AF1DE1">
      <w:pPr>
        <w:shd w:val="clear" w:color="auto" w:fill="FFFFFF"/>
        <w:spacing w:before="739" w:line="432" w:lineRule="exact"/>
        <w:ind w:right="10"/>
        <w:jc w:val="center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1"/>
          <w:w w:val="84"/>
          <w:sz w:val="36"/>
          <w:szCs w:val="36"/>
        </w:rPr>
        <w:t>BEN ZATEN İNECEKTİM</w:t>
      </w:r>
    </w:p>
    <w:p w:rsidR="0031180C" w:rsidRPr="00A20A5A" w:rsidRDefault="0031180C" w:rsidP="00602983">
      <w:pPr>
        <w:shd w:val="clear" w:color="auto" w:fill="FFFFFF"/>
        <w:spacing w:before="10" w:line="432" w:lineRule="exact"/>
        <w:ind w:left="14" w:right="14" w:firstLine="288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6"/>
          <w:sz w:val="36"/>
          <w:szCs w:val="36"/>
        </w:rPr>
        <w:t xml:space="preserve">Nasrettin Hoca, bir gün eşeği ile yolda giderken hayvan </w:t>
      </w: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>ürker ve Hoca'yı sırtından düşürür.</w:t>
      </w:r>
    </w:p>
    <w:p w:rsidR="0031180C" w:rsidRPr="00A20A5A" w:rsidRDefault="0031180C" w:rsidP="00602983">
      <w:pPr>
        <w:shd w:val="clear" w:color="auto" w:fill="FFFFFF"/>
        <w:spacing w:line="432" w:lineRule="exact"/>
        <w:ind w:left="5" w:right="5" w:firstLine="283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3"/>
          <w:sz w:val="36"/>
          <w:szCs w:val="36"/>
        </w:rPr>
        <w:t xml:space="preserve">Çoluk çocuk, kadın erkek yere düşen Hoca'nın başına toplanırlar. Alay edip gülmeye başlarlar. Çocuklar hep bir </w:t>
      </w:r>
      <w:r w:rsidRPr="00A20A5A">
        <w:rPr>
          <w:rFonts w:ascii="Hand writing Mutlu" w:hAnsi="Hand writing Mutlu" w:cs="Times New Roman"/>
          <w:color w:val="000000"/>
          <w:spacing w:val="-9"/>
          <w:sz w:val="36"/>
          <w:szCs w:val="36"/>
        </w:rPr>
        <w:t>ağızdan:</w:t>
      </w:r>
    </w:p>
    <w:p w:rsidR="0031180C" w:rsidRPr="00A20A5A" w:rsidRDefault="0031180C" w:rsidP="00602983">
      <w:pPr>
        <w:numPr>
          <w:ilvl w:val="0"/>
          <w:numId w:val="1"/>
        </w:numPr>
        <w:shd w:val="clear" w:color="auto" w:fill="FFFFFF"/>
        <w:tabs>
          <w:tab w:val="left" w:pos="566"/>
        </w:tabs>
        <w:spacing w:line="432" w:lineRule="exact"/>
        <w:ind w:left="288" w:right="1306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 xml:space="preserve">Hoca eşekten düştü! </w:t>
      </w:r>
      <w:r w:rsidR="00A20A5A"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>Diye</w:t>
      </w: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 xml:space="preserve"> bağrışmaya başlarlar.</w:t>
      </w: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br/>
      </w:r>
      <w:r w:rsidRPr="00A20A5A">
        <w:rPr>
          <w:rFonts w:ascii="Hand writing Mutlu" w:hAnsi="Hand writing Mutlu" w:cs="Times New Roman"/>
          <w:color w:val="000000"/>
          <w:spacing w:val="-3"/>
          <w:sz w:val="36"/>
          <w:szCs w:val="36"/>
        </w:rPr>
        <w:t>Hoca hiç bozuntuya vermez ve kendisine gülenlere:</w:t>
      </w:r>
    </w:p>
    <w:p w:rsidR="0031180C" w:rsidRPr="00A20A5A" w:rsidRDefault="0031180C" w:rsidP="00602983">
      <w:pPr>
        <w:numPr>
          <w:ilvl w:val="0"/>
          <w:numId w:val="1"/>
        </w:numPr>
        <w:shd w:val="clear" w:color="auto" w:fill="FFFFFF"/>
        <w:tabs>
          <w:tab w:val="left" w:pos="566"/>
        </w:tabs>
        <w:spacing w:line="432" w:lineRule="exact"/>
        <w:ind w:left="288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-3"/>
          <w:sz w:val="36"/>
          <w:szCs w:val="36"/>
        </w:rPr>
        <w:t>Ne gülüyorsunuz canım, ben zaten inecektim, der.</w:t>
      </w:r>
    </w:p>
    <w:p w:rsidR="00A20A5A" w:rsidRPr="00B470E5" w:rsidRDefault="00A14CA2">
      <w:pPr>
        <w:shd w:val="clear" w:color="auto" w:fill="FFFFFF"/>
        <w:spacing w:before="230" w:line="432" w:lineRule="exact"/>
        <w:ind w:left="10"/>
        <w:rPr>
          <w:rFonts w:ascii="Hand writing Mutlu" w:hAnsi="Hand writing Mutlu" w:cs="Times New Roman"/>
          <w:b/>
          <w:color w:val="000000"/>
          <w:spacing w:val="-1"/>
          <w:sz w:val="36"/>
          <w:szCs w:val="36"/>
        </w:rPr>
      </w:pPr>
      <w:r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 xml:space="preserve">                         </w:t>
      </w:r>
      <w:r w:rsidRPr="00B470E5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>SORULAR</w:t>
      </w:r>
    </w:p>
    <w:p w:rsidR="0031180C" w:rsidRPr="00A20A5A" w:rsidRDefault="0031180C">
      <w:pPr>
        <w:shd w:val="clear" w:color="auto" w:fill="FFFFFF"/>
        <w:spacing w:before="230" w:line="432" w:lineRule="exact"/>
        <w:ind w:left="10"/>
        <w:rPr>
          <w:rFonts w:ascii="Hand writing Mutlu" w:hAnsi="Hand writing Mutlu" w:cs="Times New Roman"/>
          <w:color w:val="000000"/>
          <w:sz w:val="36"/>
          <w:szCs w:val="36"/>
        </w:rPr>
      </w:pP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t>1. Çocukların Nasrettin Hoca'ya karşı davranışını nasıl değer</w:t>
      </w:r>
      <w:r w:rsidRPr="00A20A5A">
        <w:rPr>
          <w:rFonts w:ascii="Hand writing Mutlu" w:hAnsi="Hand writing Mutlu" w:cs="Times New Roman"/>
          <w:color w:val="000000"/>
          <w:spacing w:val="-1"/>
          <w:sz w:val="36"/>
          <w:szCs w:val="36"/>
        </w:rPr>
        <w:softHyphen/>
      </w:r>
      <w:r w:rsidRPr="00A20A5A">
        <w:rPr>
          <w:rFonts w:ascii="Hand writing Mutlu" w:hAnsi="Hand writing Mutlu" w:cs="Times New Roman"/>
          <w:color w:val="000000"/>
          <w:spacing w:val="-8"/>
          <w:sz w:val="36"/>
          <w:szCs w:val="36"/>
        </w:rPr>
        <w:t>lendiriyorsunuz?</w:t>
      </w:r>
    </w:p>
    <w:p w:rsidR="0031180C" w:rsidRPr="00A20A5A" w:rsidRDefault="00391D90">
      <w:pPr>
        <w:shd w:val="clear" w:color="auto" w:fill="FFFFFF"/>
        <w:spacing w:before="1104"/>
        <w:ind w:left="24"/>
        <w:rPr>
          <w:rFonts w:ascii="Hand writing Mutlu" w:hAnsi="Hand writing Mutlu" w:cs="Times New Roman"/>
          <w:color w:val="000000"/>
          <w:sz w:val="36"/>
          <w:szCs w:val="36"/>
        </w:rPr>
      </w:pPr>
      <w:r w:rsidRPr="00391D90">
        <w:rPr>
          <w:rFonts w:ascii="Hand writing Mutlu" w:hAnsi="Hand writing Mutlu" w:cs="Times New Roman"/>
          <w:noProof/>
          <w:color w:val="000000"/>
          <w:spacing w:val="-1"/>
          <w:sz w:val="36"/>
          <w:szCs w:val="36"/>
        </w:rPr>
        <w:pict>
          <v:group id="_x0000_s1035" style="position:absolute;left:0;text-align:left;margin-left:-7.5pt;margin-top:8.9pt;width:551.65pt;height:30pt;z-index:251643392" coordorigin="1413,7777" coordsize="9004,600">
            <v:line id="_x0000_s1036" style="position:absolute" from="1413,7777" to="10413,7777"/>
            <v:line id="_x0000_s1037" style="position:absolute" from="1413,7957" to="10413,7957"/>
            <v:line id="_x0000_s1038" style="position:absolute" from="1417,8197" to="10417,8197"/>
            <v:line id="_x0000_s1039" style="position:absolute" from="1417,8377" to="10417,8377"/>
            <v:line id="_x0000_s1040" style="position:absolute" from="10417,7777" to="10417,8344"/>
            <v:line id="_x0000_s1041" style="position:absolute" from="1417,7777" to="1417,8344"/>
            <w10:wrap side="left"/>
          </v:group>
        </w:pict>
      </w:r>
      <w:r w:rsidR="0031180C" w:rsidRPr="00A20A5A">
        <w:rPr>
          <w:rFonts w:ascii="Hand writing Mutlu" w:hAnsi="Hand writing Mutlu" w:cs="Times New Roman"/>
          <w:color w:val="000000"/>
          <w:spacing w:val="-3"/>
          <w:sz w:val="36"/>
          <w:szCs w:val="36"/>
        </w:rPr>
        <w:t>2. Okuduğunuz fıkrada sizi güldüren cümleyi yazın.</w:t>
      </w:r>
    </w:p>
    <w:p w:rsidR="006D077E" w:rsidRPr="00A20A5A" w:rsidRDefault="00391D90" w:rsidP="006D077E">
      <w:pPr>
        <w:shd w:val="clear" w:color="auto" w:fill="FFFFFF"/>
        <w:spacing w:before="1037" w:line="432" w:lineRule="exact"/>
        <w:ind w:left="5"/>
        <w:rPr>
          <w:rFonts w:ascii="Hand writing Mutlu" w:hAnsi="Hand writing Mutlu" w:cs="Times New Roman"/>
          <w:color w:val="000000"/>
          <w:sz w:val="36"/>
          <w:szCs w:val="36"/>
        </w:rPr>
      </w:pPr>
      <w:r w:rsidRPr="00391D90">
        <w:rPr>
          <w:rFonts w:ascii="Hand writing Mutlu" w:hAnsi="Hand writing Mutlu" w:cs="Times New Roman"/>
          <w:noProof/>
          <w:color w:val="000000"/>
          <w:spacing w:val="-1"/>
          <w:sz w:val="36"/>
          <w:szCs w:val="36"/>
        </w:rPr>
        <w:pict>
          <v:group id="_x0000_s1092" style="position:absolute;left:0;text-align:left;margin-left:-12.75pt;margin-top:12.15pt;width:551.65pt;height:30pt;z-index:251668992" coordorigin="1413,7777" coordsize="9004,600">
            <v:line id="_x0000_s1093" style="position:absolute" from="1413,7777" to="10413,7777"/>
            <v:line id="_x0000_s1094" style="position:absolute" from="1413,7957" to="10413,7957"/>
            <v:line id="_x0000_s1095" style="position:absolute" from="1417,8197" to="10417,8197"/>
            <v:line id="_x0000_s1096" style="position:absolute" from="1417,8377" to="10417,8377"/>
            <v:line id="_x0000_s1097" style="position:absolute" from="10417,7777" to="10417,8344"/>
            <v:line id="_x0000_s1098" style="position:absolute" from="1417,7777" to="1417,8344"/>
            <w10:wrap side="left"/>
          </v:group>
        </w:pict>
      </w:r>
      <w:r w:rsidR="0031180C" w:rsidRPr="00A20A5A">
        <w:rPr>
          <w:rFonts w:ascii="Hand writing Mutlu" w:hAnsi="Hand writing Mutlu" w:cs="Times New Roman"/>
          <w:color w:val="000000"/>
          <w:spacing w:val="-4"/>
          <w:sz w:val="36"/>
          <w:szCs w:val="36"/>
        </w:rPr>
        <w:t>3. Nasrettin Hoca'nın sözü karşısında çocuklar ne yapmış ola</w:t>
      </w:r>
      <w:r w:rsidR="0031180C" w:rsidRPr="00A20A5A">
        <w:rPr>
          <w:rFonts w:ascii="Hand writing Mutlu" w:hAnsi="Hand writing Mutlu" w:cs="Times New Roman"/>
          <w:color w:val="000000"/>
          <w:spacing w:val="-4"/>
          <w:sz w:val="36"/>
          <w:szCs w:val="36"/>
        </w:rPr>
        <w:softHyphen/>
      </w:r>
      <w:r w:rsidR="0031180C" w:rsidRPr="00A20A5A">
        <w:rPr>
          <w:rFonts w:ascii="Hand writing Mutlu" w:hAnsi="Hand writing Mutlu" w:cs="Times New Roman"/>
          <w:color w:val="000000"/>
          <w:spacing w:val="-2"/>
          <w:sz w:val="36"/>
          <w:szCs w:val="36"/>
        </w:rPr>
        <w:t>bilirler?</w:t>
      </w:r>
    </w:p>
    <w:p w:rsidR="00512E1E" w:rsidRPr="00A20A5A" w:rsidRDefault="00391D90">
      <w:pPr>
        <w:shd w:val="clear" w:color="auto" w:fill="FFFFFF"/>
        <w:spacing w:before="1502" w:line="432" w:lineRule="exact"/>
        <w:ind w:left="10"/>
        <w:rPr>
          <w:rFonts w:ascii="Hand writing Mutlu" w:hAnsi="Hand writing Mutlu" w:cs="Times New Roman"/>
          <w:color w:val="000000"/>
          <w:sz w:val="36"/>
          <w:szCs w:val="36"/>
        </w:rPr>
      </w:pPr>
      <w:r>
        <w:rPr>
          <w:rFonts w:ascii="Hand writing Mutlu" w:hAnsi="Hand writing Mutlu" w:cs="Times New Roman"/>
          <w:noProof/>
          <w:color w:val="000000"/>
          <w:sz w:val="36"/>
          <w:szCs w:val="36"/>
        </w:rPr>
        <w:pict>
          <v:group id="_x0000_s1099" style="position:absolute;left:0;text-align:left;margin-left:-7.25pt;margin-top:10.1pt;width:551.65pt;height:30pt;z-index:251670016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 w:rsidR="0031180C" w:rsidRPr="00A20A5A">
        <w:rPr>
          <w:rFonts w:ascii="Hand writing Mutlu" w:hAnsi="Hand writing Mutlu" w:cs="Times New Roman"/>
          <w:color w:val="000000"/>
          <w:sz w:val="36"/>
          <w:szCs w:val="36"/>
        </w:rPr>
        <w:t xml:space="preserve">4. Bu fıkrada Nasrettin Hoca'nın hangi özelliğini </w:t>
      </w:r>
      <w:r w:rsidR="004472D4" w:rsidRPr="00A20A5A">
        <w:rPr>
          <w:rFonts w:ascii="Hand writing Mutlu" w:hAnsi="Hand writing Mutlu" w:cs="Times New Roman"/>
          <w:color w:val="000000"/>
          <w:sz w:val="36"/>
          <w:szCs w:val="36"/>
        </w:rPr>
        <w:t>fark ediyorsu</w:t>
      </w:r>
      <w:r w:rsidR="0031180C" w:rsidRPr="00A20A5A">
        <w:rPr>
          <w:rFonts w:ascii="Hand writing Mutlu" w:hAnsi="Hand writing Mutlu" w:cs="Times New Roman"/>
          <w:color w:val="000000"/>
          <w:spacing w:val="-19"/>
          <w:sz w:val="36"/>
          <w:szCs w:val="36"/>
        </w:rPr>
        <w:t>nuz?</w:t>
      </w:r>
    </w:p>
    <w:p w:rsidR="00BC7A29" w:rsidRDefault="00391D90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06" style="position:absolute;left:0;text-align:left;margin-left:-2.25pt;margin-top:4.3pt;width:551.65pt;height:30pt;z-index:251671040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</w:p>
    <w:p w:rsidR="00BC7A29" w:rsidRDefault="00BC7A29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180C" w:rsidRDefault="0031180C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A29" w:rsidRDefault="00BC7A29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A29" w:rsidRDefault="00391D90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13" style="position:absolute;left:0;text-align:left;margin-left:-2pt;margin-top:2.2pt;width:551.65pt;height:30pt;z-index:251672064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</w:p>
    <w:p w:rsidR="00BC7A29" w:rsidRDefault="00BC7A29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7A29" w:rsidRDefault="00BC7A29" w:rsidP="007D08DB">
      <w:pPr>
        <w:tabs>
          <w:tab w:val="left" w:pos="8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C7A29" w:rsidSect="006D077E">
      <w:type w:val="continuous"/>
      <w:pgSz w:w="11909" w:h="16834"/>
      <w:pgMar w:top="567" w:right="567" w:bottom="567" w:left="567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14F58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4A495D"/>
    <w:rsid w:val="000307EF"/>
    <w:rsid w:val="00064B50"/>
    <w:rsid w:val="00126666"/>
    <w:rsid w:val="001710D1"/>
    <w:rsid w:val="001908D1"/>
    <w:rsid w:val="002B2258"/>
    <w:rsid w:val="002E5095"/>
    <w:rsid w:val="00303252"/>
    <w:rsid w:val="0031180C"/>
    <w:rsid w:val="00391D90"/>
    <w:rsid w:val="003B48E6"/>
    <w:rsid w:val="004472D4"/>
    <w:rsid w:val="00475A9C"/>
    <w:rsid w:val="00490A83"/>
    <w:rsid w:val="004A495D"/>
    <w:rsid w:val="004D02AE"/>
    <w:rsid w:val="004F7F02"/>
    <w:rsid w:val="00512E1E"/>
    <w:rsid w:val="00541C95"/>
    <w:rsid w:val="00594C42"/>
    <w:rsid w:val="005E466B"/>
    <w:rsid w:val="00602983"/>
    <w:rsid w:val="00620F4C"/>
    <w:rsid w:val="006408A2"/>
    <w:rsid w:val="006B758F"/>
    <w:rsid w:val="006D077E"/>
    <w:rsid w:val="007652AF"/>
    <w:rsid w:val="007D08DB"/>
    <w:rsid w:val="00866A59"/>
    <w:rsid w:val="009A4CFD"/>
    <w:rsid w:val="00A14CA2"/>
    <w:rsid w:val="00A20A5A"/>
    <w:rsid w:val="00A34BED"/>
    <w:rsid w:val="00AD5868"/>
    <w:rsid w:val="00AF1DE1"/>
    <w:rsid w:val="00AF1E41"/>
    <w:rsid w:val="00B24477"/>
    <w:rsid w:val="00B25136"/>
    <w:rsid w:val="00B470E5"/>
    <w:rsid w:val="00B941C0"/>
    <w:rsid w:val="00B94E04"/>
    <w:rsid w:val="00BC7A29"/>
    <w:rsid w:val="00BD511B"/>
    <w:rsid w:val="00C1556E"/>
    <w:rsid w:val="00CB6B44"/>
    <w:rsid w:val="00CC3899"/>
    <w:rsid w:val="00D10B84"/>
    <w:rsid w:val="00DA54D1"/>
    <w:rsid w:val="00F66EAD"/>
    <w:rsid w:val="00FC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D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25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541C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1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yokk\LOCALS~1\Temp\tmp14D.rt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tmp14D</Template>
  <TotalTime>13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no no</dc:creator>
  <cp:lastModifiedBy>MuraTS</cp:lastModifiedBy>
  <cp:revision>4</cp:revision>
  <cp:lastPrinted>2016-02-21T16:31:00Z</cp:lastPrinted>
  <dcterms:created xsi:type="dcterms:W3CDTF">2016-02-21T16:34:00Z</dcterms:created>
  <dcterms:modified xsi:type="dcterms:W3CDTF">2016-02-21T16:35:00Z</dcterms:modified>
</cp:coreProperties>
</file>